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912C8" w14:textId="77777777" w:rsidR="00A16BAF" w:rsidRPr="00A16BAF" w:rsidRDefault="00A16BAF" w:rsidP="00A16BA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16BA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2A27620" w14:textId="77777777" w:rsidR="00A16BAF" w:rsidRPr="00A16BAF" w:rsidRDefault="00A16BAF" w:rsidP="00A16BA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16BA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D9A5993" w14:textId="77777777" w:rsidR="00A16BAF" w:rsidRPr="00A16BAF" w:rsidRDefault="00A16BAF" w:rsidP="00A16BA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16BA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56B6633" w14:textId="77777777" w:rsidR="00A16BAF" w:rsidRPr="00A16BAF" w:rsidRDefault="00A16BAF" w:rsidP="000761A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16BAF">
        <w:rPr>
          <w:rFonts w:ascii="Corbel" w:hAnsi="Corbel"/>
          <w:i/>
          <w:sz w:val="20"/>
          <w:szCs w:val="20"/>
          <w:lang w:eastAsia="ar-SA"/>
        </w:rPr>
        <w:t>(skrajne daty</w:t>
      </w:r>
      <w:r w:rsidRPr="00A16BAF">
        <w:rPr>
          <w:rFonts w:ascii="Corbel" w:hAnsi="Corbel"/>
          <w:sz w:val="20"/>
          <w:szCs w:val="20"/>
          <w:lang w:eastAsia="ar-SA"/>
        </w:rPr>
        <w:t>)</w:t>
      </w:r>
    </w:p>
    <w:p w14:paraId="1DCEA67A" w14:textId="77777777" w:rsidR="00A16BAF" w:rsidRPr="00A16BAF" w:rsidRDefault="00A16BAF" w:rsidP="00A16BA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16BAF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00C620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1A78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353F424" w14:textId="77777777" w:rsidTr="00B819C8">
        <w:tc>
          <w:tcPr>
            <w:tcW w:w="2694" w:type="dxa"/>
            <w:vAlign w:val="center"/>
          </w:tcPr>
          <w:p w14:paraId="707E15B9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143C24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Cs/>
                <w:sz w:val="24"/>
                <w:szCs w:val="24"/>
              </w:rPr>
              <w:t>Bezpieczeństwo systemu finansowego państwa</w:t>
            </w:r>
          </w:p>
        </w:tc>
      </w:tr>
      <w:tr w:rsidR="0085747A" w:rsidRPr="00B169DF" w14:paraId="786ACC8C" w14:textId="77777777" w:rsidTr="00B819C8">
        <w:tc>
          <w:tcPr>
            <w:tcW w:w="2694" w:type="dxa"/>
            <w:vAlign w:val="center"/>
          </w:tcPr>
          <w:p w14:paraId="16C9D25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97DF9F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0B63">
              <w:rPr>
                <w:rFonts w:ascii="Corbel" w:hAnsi="Corbel"/>
                <w:b w:val="0"/>
                <w:sz w:val="24"/>
                <w:szCs w:val="24"/>
              </w:rPr>
              <w:t>A2SO38</w:t>
            </w:r>
          </w:p>
        </w:tc>
      </w:tr>
      <w:tr w:rsidR="0085747A" w:rsidRPr="00B169DF" w14:paraId="1F5CBA1D" w14:textId="77777777" w:rsidTr="00B819C8">
        <w:tc>
          <w:tcPr>
            <w:tcW w:w="2694" w:type="dxa"/>
            <w:vAlign w:val="center"/>
          </w:tcPr>
          <w:p w14:paraId="34360561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793115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719A3843" w14:textId="77777777" w:rsidTr="00B819C8">
        <w:tc>
          <w:tcPr>
            <w:tcW w:w="2694" w:type="dxa"/>
            <w:vAlign w:val="center"/>
          </w:tcPr>
          <w:p w14:paraId="435CA8F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CA57E1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="00CE3865" w:rsidRPr="00B169DF" w14:paraId="318659DD" w14:textId="77777777" w:rsidTr="00B819C8">
        <w:tc>
          <w:tcPr>
            <w:tcW w:w="2694" w:type="dxa"/>
            <w:vAlign w:val="center"/>
          </w:tcPr>
          <w:p w14:paraId="446D6743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1F582C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E3865" w:rsidRPr="00B169DF" w14:paraId="2EE46989" w14:textId="77777777" w:rsidTr="00B819C8">
        <w:tc>
          <w:tcPr>
            <w:tcW w:w="2694" w:type="dxa"/>
            <w:vAlign w:val="center"/>
          </w:tcPr>
          <w:p w14:paraId="0A3250E0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554FD5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E3865" w:rsidRPr="00B169DF" w14:paraId="6E49ECF3" w14:textId="77777777" w:rsidTr="00B819C8">
        <w:tc>
          <w:tcPr>
            <w:tcW w:w="2694" w:type="dxa"/>
            <w:vAlign w:val="center"/>
          </w:tcPr>
          <w:p w14:paraId="0BB1675E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D73646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E3865" w:rsidRPr="00B169DF" w14:paraId="3B080750" w14:textId="77777777" w:rsidTr="00B819C8">
        <w:tc>
          <w:tcPr>
            <w:tcW w:w="2694" w:type="dxa"/>
            <w:vAlign w:val="center"/>
          </w:tcPr>
          <w:p w14:paraId="25141818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ED2744" w14:textId="77777777" w:rsidR="00CE3865" w:rsidRPr="009C54AE" w:rsidRDefault="00324D0E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E3865" w:rsidRPr="009729E1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CE3865" w:rsidRPr="00B169DF" w14:paraId="19CE9236" w14:textId="77777777" w:rsidTr="00B819C8">
        <w:tc>
          <w:tcPr>
            <w:tcW w:w="2694" w:type="dxa"/>
            <w:vAlign w:val="center"/>
          </w:tcPr>
          <w:p w14:paraId="3E0D56F6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CDFF79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 xml:space="preserve">2 / III </w:t>
            </w:r>
          </w:p>
        </w:tc>
      </w:tr>
      <w:tr w:rsidR="00CE3865" w:rsidRPr="00B169DF" w14:paraId="0B551386" w14:textId="77777777" w:rsidTr="00B819C8">
        <w:tc>
          <w:tcPr>
            <w:tcW w:w="2694" w:type="dxa"/>
            <w:vAlign w:val="center"/>
          </w:tcPr>
          <w:p w14:paraId="24CBDF83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4A596A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E3865" w:rsidRPr="00B169DF" w14:paraId="5C643038" w14:textId="77777777" w:rsidTr="00B819C8">
        <w:tc>
          <w:tcPr>
            <w:tcW w:w="2694" w:type="dxa"/>
            <w:vAlign w:val="center"/>
          </w:tcPr>
          <w:p w14:paraId="59DAB141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CEDF95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E3865" w:rsidRPr="00B169DF" w14:paraId="45D0CE6B" w14:textId="77777777" w:rsidTr="00B819C8">
        <w:tc>
          <w:tcPr>
            <w:tcW w:w="2694" w:type="dxa"/>
            <w:vAlign w:val="center"/>
          </w:tcPr>
          <w:p w14:paraId="0A9AAD10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EDF4AF" w14:textId="77777777" w:rsidR="00CE3865" w:rsidRPr="009729E1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Majka</w:t>
            </w:r>
          </w:p>
        </w:tc>
      </w:tr>
      <w:tr w:rsidR="00CE3865" w:rsidRPr="00B169DF" w14:paraId="37FAA2DA" w14:textId="77777777" w:rsidTr="00B819C8">
        <w:tc>
          <w:tcPr>
            <w:tcW w:w="2694" w:type="dxa"/>
            <w:vAlign w:val="center"/>
          </w:tcPr>
          <w:p w14:paraId="768BA7A0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AA8D46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Paweł Majka,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254658AB" w14:textId="21B43FF3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3D7AE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594A73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2E07D8B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1440281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1A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476554A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D2F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55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D44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2FA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43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6AB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95F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F44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045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0923D34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AD2" w14:textId="77777777" w:rsidR="00015B8F" w:rsidRPr="00B169DF" w:rsidRDefault="00CE38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6CC7" w14:textId="77777777" w:rsidR="00015B8F" w:rsidRPr="00B169DF" w:rsidRDefault="00CE38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FD1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DE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9AD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771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FC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8D4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C0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97C2" w14:textId="77777777" w:rsidR="00015B8F" w:rsidRPr="00B169DF" w:rsidRDefault="00B84D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6E2B7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52F285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E2E8A11" w14:textId="77777777" w:rsidR="0085747A" w:rsidRPr="00B169DF" w:rsidRDefault="00B84D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⌧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A739F64" w14:textId="7579CB29" w:rsidR="0085747A" w:rsidRPr="00B169DF" w:rsidRDefault="005D459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⌧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0B6AAC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C259E7" w14:textId="18798BAB" w:rsidR="00E22FBC" w:rsidRPr="00B169DF" w:rsidRDefault="00E22FBC" w:rsidP="15D7F0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5D7F082">
        <w:rPr>
          <w:rFonts w:ascii="Corbel" w:hAnsi="Corbel"/>
          <w:smallCaps w:val="0"/>
        </w:rPr>
        <w:t xml:space="preserve">1.3 </w:t>
      </w:r>
      <w:r>
        <w:tab/>
      </w:r>
      <w:r w:rsidRPr="15D7F082">
        <w:rPr>
          <w:rFonts w:ascii="Corbel" w:hAnsi="Corbel"/>
          <w:smallCaps w:val="0"/>
        </w:rPr>
        <w:t>For</w:t>
      </w:r>
      <w:r w:rsidR="00445970" w:rsidRPr="15D7F082">
        <w:rPr>
          <w:rFonts w:ascii="Corbel" w:hAnsi="Corbel"/>
          <w:smallCaps w:val="0"/>
        </w:rPr>
        <w:t xml:space="preserve">ma zaliczenia przedmiotu </w:t>
      </w:r>
      <w:r w:rsidRPr="15D7F082">
        <w:rPr>
          <w:rFonts w:ascii="Corbel" w:hAnsi="Corbel"/>
          <w:smallCaps w:val="0"/>
        </w:rPr>
        <w:t xml:space="preserve">(z toku) </w:t>
      </w:r>
      <w:r w:rsidRPr="15D7F082">
        <w:rPr>
          <w:rFonts w:ascii="Corbel" w:hAnsi="Corbel"/>
          <w:b w:val="0"/>
          <w:smallCaps w:val="0"/>
        </w:rPr>
        <w:t>(egzamin, zaliczenie z oceną, zaliczenie bez oceny)</w:t>
      </w:r>
    </w:p>
    <w:p w14:paraId="067C3C40" w14:textId="77777777" w:rsidR="005D4596" w:rsidRDefault="005D459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E950F5" w14:textId="565E9B64" w:rsidR="009C54AE" w:rsidRPr="00B84D56" w:rsidRDefault="00B84D56" w:rsidP="009C54AE">
      <w:pPr>
        <w:pStyle w:val="Punktygwne"/>
        <w:spacing w:before="0" w:after="0"/>
        <w:rPr>
          <w:rFonts w:ascii="Corbel" w:hAnsi="Corbel"/>
          <w:b w:val="0"/>
        </w:rPr>
      </w:pPr>
      <w:r w:rsidRPr="0E467689">
        <w:rPr>
          <w:rFonts w:ascii="Corbel" w:hAnsi="Corbel"/>
          <w:b w:val="0"/>
        </w:rPr>
        <w:t>egzamin</w:t>
      </w:r>
    </w:p>
    <w:p w14:paraId="63D3C568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49111B" w14:textId="68E6F46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F3A7D03" w14:textId="77777777" w:rsidR="000761A8" w:rsidRPr="00B169DF" w:rsidRDefault="000761A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2B86351" w14:textId="77777777" w:rsidTr="00745302">
        <w:tc>
          <w:tcPr>
            <w:tcW w:w="9670" w:type="dxa"/>
          </w:tcPr>
          <w:p w14:paraId="08BF6CAA" w14:textId="771482B3" w:rsidR="0085747A" w:rsidRPr="00B169DF" w:rsidRDefault="00B84D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>Prawo administracyjne, prawo finansów publicznych</w:t>
            </w:r>
          </w:p>
        </w:tc>
      </w:tr>
    </w:tbl>
    <w:p w14:paraId="66C6DEAF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9CB9E" w14:textId="01DAD062" w:rsidR="0085747A" w:rsidRPr="00B169DF" w:rsidRDefault="000761A8" w:rsidP="15D7F08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15D7F082">
        <w:rPr>
          <w:rFonts w:ascii="Corbel" w:hAnsi="Corbel"/>
        </w:rPr>
        <w:lastRenderedPageBreak/>
        <w:t>3.</w:t>
      </w:r>
      <w:r w:rsidR="00A84C85" w:rsidRPr="15D7F082">
        <w:rPr>
          <w:rFonts w:ascii="Corbel" w:hAnsi="Corbel"/>
        </w:rPr>
        <w:t>cele, efekty uczenia się</w:t>
      </w:r>
      <w:r w:rsidR="0085747A" w:rsidRPr="15D7F082">
        <w:rPr>
          <w:rFonts w:ascii="Corbel" w:hAnsi="Corbel"/>
        </w:rPr>
        <w:t>, treści Programowe i stosowane metody Dydaktyczne</w:t>
      </w:r>
    </w:p>
    <w:p w14:paraId="6DE569C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16E69C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A99ABE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84D56" w:rsidRPr="009729E1" w14:paraId="4BEDD0B4" w14:textId="77777777" w:rsidTr="00B84D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0CAA" w14:textId="77777777" w:rsidR="00B84D56" w:rsidRPr="009C54AE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B07E" w14:textId="77777777" w:rsidR="00B84D56" w:rsidRPr="009729E1" w:rsidRDefault="00B84D56" w:rsidP="00B84D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jest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zapozna</w:t>
            </w: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przez studentów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 instytucjami prawa finansów publicznych ukierunkowanymi na zapewnienie bezpieczeństwa systemu finansowego państwa, objętymi zakresem wykładu. </w:t>
            </w:r>
          </w:p>
        </w:tc>
      </w:tr>
      <w:tr w:rsidR="00B84D56" w:rsidRPr="009729E1" w14:paraId="0B6725F8" w14:textId="77777777" w:rsidTr="00B84D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57D6" w14:textId="77777777" w:rsidR="00B84D56" w:rsidRPr="00B84D56" w:rsidRDefault="00B84D56" w:rsidP="00B84D56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4D5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B3C3" w14:textId="77777777" w:rsidR="00B84D56" w:rsidRPr="009729E1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i dostrzegać wpływ systemu finansowego państwa na inne dziedziny życia społecznego prawa.</w:t>
            </w:r>
          </w:p>
        </w:tc>
      </w:tr>
      <w:tr w:rsidR="00B84D56" w:rsidRPr="009729E1" w14:paraId="0A8E0D41" w14:textId="77777777" w:rsidTr="00B84D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64AD" w14:textId="77777777" w:rsidR="00B84D56" w:rsidRPr="009C54AE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0290" w14:textId="77777777" w:rsidR="00B84D56" w:rsidRPr="009729E1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zagrożenia dla bezpieczeństwa finansowego państwa.</w:t>
            </w:r>
          </w:p>
        </w:tc>
      </w:tr>
    </w:tbl>
    <w:p w14:paraId="069F404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715FC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66730391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5820237" w14:textId="77777777" w:rsidTr="0071620A">
        <w:tc>
          <w:tcPr>
            <w:tcW w:w="1701" w:type="dxa"/>
            <w:vAlign w:val="center"/>
          </w:tcPr>
          <w:p w14:paraId="655CC21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8DF1B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A7E2C9C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4DCB" w:rsidRPr="00B169DF" w14:paraId="202DF354" w14:textId="77777777" w:rsidTr="005E6E85">
        <w:tc>
          <w:tcPr>
            <w:tcW w:w="1701" w:type="dxa"/>
          </w:tcPr>
          <w:p w14:paraId="079BAB89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7A10590B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instytucji i zasad działania organów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publicznej (krajowych, międzynarodowych i unijnych)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</w:p>
          <w:p w14:paraId="6034F6A0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73" w:type="dxa"/>
          </w:tcPr>
          <w:p w14:paraId="6AE64D3C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FB4DCB" w:rsidRPr="00B169DF" w14:paraId="7CFC8053" w14:textId="77777777" w:rsidTr="005E6E85">
        <w:tc>
          <w:tcPr>
            <w:tcW w:w="1701" w:type="dxa"/>
          </w:tcPr>
          <w:p w14:paraId="1DDCB329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14:paraId="36D1F6F9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organami administracji publicznej oraz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nimi a jednostką i instytucjami społecznymi w odniesieniu</w:t>
            </w:r>
          </w:p>
          <w:p w14:paraId="2FFC8872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społecznych;</w:t>
            </w:r>
          </w:p>
        </w:tc>
        <w:tc>
          <w:tcPr>
            <w:tcW w:w="1873" w:type="dxa"/>
          </w:tcPr>
          <w:p w14:paraId="060B5D07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FB4DCB" w:rsidRPr="00B169DF" w14:paraId="3C6F4BA1" w14:textId="77777777" w:rsidTr="005E6E85">
        <w:tc>
          <w:tcPr>
            <w:tcW w:w="1701" w:type="dxa"/>
          </w:tcPr>
          <w:p w14:paraId="7DD3E57D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4517D7A2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procesów i zjawisk społecznych związanych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administracją rozumiejąc jej role w organizacji państwa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współczesnego społeczeństwa, formułować własne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opinie na ten temat oraz stawiać hipotezy badawcze i 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weryfikować;</w:t>
            </w:r>
          </w:p>
        </w:tc>
        <w:tc>
          <w:tcPr>
            <w:tcW w:w="1873" w:type="dxa"/>
          </w:tcPr>
          <w:p w14:paraId="3EB838FE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FB4DCB" w:rsidRPr="00B169DF" w14:paraId="0EADCB3D" w14:textId="77777777" w:rsidTr="005E6E85">
        <w:tc>
          <w:tcPr>
            <w:tcW w:w="1701" w:type="dxa"/>
          </w:tcPr>
          <w:p w14:paraId="14B533C9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14:paraId="069066C3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także prawidłowo posługiwać się wiedzą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interdyscyplinarną do przygotowania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73" w:type="dxa"/>
          </w:tcPr>
          <w:p w14:paraId="6CC2F7EA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FB4DCB" w:rsidRPr="00B169DF" w14:paraId="7900D3E5" w14:textId="77777777" w:rsidTr="005E6E85">
        <w:tc>
          <w:tcPr>
            <w:tcW w:w="1701" w:type="dxa"/>
          </w:tcPr>
          <w:p w14:paraId="3C5AA71F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6096" w:type="dxa"/>
          </w:tcPr>
          <w:p w14:paraId="7CCA206E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prac pisemnych, prezentacji multimedialnych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ustnych wystąpień w języku polskim w zakresie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orzecznictwa sądowego i administracyjnego, a także</w:t>
            </w:r>
          </w:p>
          <w:p w14:paraId="714B29CC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73" w:type="dxa"/>
          </w:tcPr>
          <w:p w14:paraId="6B8F7177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FB4DCB" w:rsidRPr="00B169DF" w14:paraId="4C578D7D" w14:textId="77777777" w:rsidTr="005E6E85">
        <w:tc>
          <w:tcPr>
            <w:tcW w:w="1701" w:type="dxa"/>
          </w:tcPr>
          <w:p w14:paraId="2FCDE729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6096" w:type="dxa"/>
          </w:tcPr>
          <w:p w14:paraId="0929EA30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14:paraId="2809E232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73" w:type="dxa"/>
          </w:tcPr>
          <w:p w14:paraId="1E3758D4" w14:textId="77777777" w:rsidR="00FB4DCB" w:rsidRPr="00FB4DCB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FB4DCB" w:rsidRPr="00B169DF" w14:paraId="2729A651" w14:textId="77777777" w:rsidTr="005E6E85">
        <w:tc>
          <w:tcPr>
            <w:tcW w:w="1701" w:type="dxa"/>
          </w:tcPr>
          <w:p w14:paraId="55DBD165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6096" w:type="dxa"/>
          </w:tcPr>
          <w:p w14:paraId="6CFCF97D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Uczestniczy w przygotowaniu projektów,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uwzględnieniem wiedzy i umiejętności zdobytych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trakcie studiów oraz jest gotowy działać na rzecz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społeczeństwa, w tym w instytucjach publicznych</w:t>
            </w:r>
          </w:p>
          <w:p w14:paraId="3FFC1C88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niepublicznych;</w:t>
            </w:r>
          </w:p>
        </w:tc>
        <w:tc>
          <w:tcPr>
            <w:tcW w:w="1873" w:type="dxa"/>
          </w:tcPr>
          <w:p w14:paraId="45DF6B71" w14:textId="77777777" w:rsidR="00FB4DCB" w:rsidRPr="00FB4DCB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03DE4A3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D20331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70D10EC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17118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B834270" w14:textId="77777777" w:rsidTr="00923D7D">
        <w:tc>
          <w:tcPr>
            <w:tcW w:w="9639" w:type="dxa"/>
          </w:tcPr>
          <w:p w14:paraId="46CC6D2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487F" w:rsidRPr="00B169DF" w14:paraId="275B5F84" w14:textId="77777777" w:rsidTr="00923D7D">
        <w:tc>
          <w:tcPr>
            <w:tcW w:w="9639" w:type="dxa"/>
          </w:tcPr>
          <w:p w14:paraId="6598860C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Podstawowe pojęcia dotyczące bezpieczeństwa systemu finansowego państwa oraz instytucji prawa finansowego związanych z bezpieczeństwem finansowym państwa. </w:t>
            </w:r>
          </w:p>
        </w:tc>
      </w:tr>
      <w:tr w:rsidR="00CB487F" w:rsidRPr="00B169DF" w14:paraId="0648C569" w14:textId="77777777" w:rsidTr="00923D7D">
        <w:tc>
          <w:tcPr>
            <w:tcW w:w="9639" w:type="dxa"/>
          </w:tcPr>
          <w:p w14:paraId="776C06AB" w14:textId="77777777" w:rsidR="00CB487F" w:rsidRPr="00A33CCA" w:rsidRDefault="00CB487F" w:rsidP="00FF2761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Nadzór nad instytucjami finansowymi w Polsce; rola Komisji Nadzoru Finansowego, Narodowego Banku Polskiego oraz Bankowego Funduszu Gwarancyjnego. </w:t>
            </w:r>
          </w:p>
        </w:tc>
      </w:tr>
      <w:tr w:rsidR="00CB487F" w:rsidRPr="00B169DF" w14:paraId="51839A0D" w14:textId="77777777" w:rsidTr="00923D7D">
        <w:tc>
          <w:tcPr>
            <w:tcW w:w="9639" w:type="dxa"/>
          </w:tcPr>
          <w:p w14:paraId="30CA0737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Instytucje gwarantujące wykonanie zobowiązań podatkowych</w:t>
            </w:r>
            <w:r>
              <w:rPr>
                <w:rFonts w:ascii="Corbel" w:hAnsi="Corbel"/>
                <w:sz w:val="24"/>
                <w:szCs w:val="24"/>
              </w:rPr>
              <w:t xml:space="preserve"> (sankcje podatkowe)</w:t>
            </w:r>
          </w:p>
        </w:tc>
      </w:tr>
      <w:tr w:rsidR="00CB487F" w:rsidRPr="00B169DF" w14:paraId="33E4088D" w14:textId="77777777" w:rsidTr="00923D7D">
        <w:tc>
          <w:tcPr>
            <w:tcW w:w="9639" w:type="dxa"/>
          </w:tcPr>
          <w:p w14:paraId="40B9D318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Zwalczanie przestępczości podatkowej. P</w:t>
            </w:r>
            <w:r w:rsidRPr="00A33CCA">
              <w:rPr>
                <w:rFonts w:ascii="Corbel" w:hAnsi="Corbel" w:cs="Arial"/>
                <w:sz w:val="24"/>
                <w:szCs w:val="24"/>
              </w:rPr>
              <w:t>rzeciwdziałanie wykorzystywaniu sektora finansowego do wyłudzeń skarbowych</w:t>
            </w:r>
          </w:p>
        </w:tc>
      </w:tr>
      <w:tr w:rsidR="00CB487F" w:rsidRPr="00B169DF" w14:paraId="0F0C4BF9" w14:textId="77777777" w:rsidTr="00923D7D">
        <w:tc>
          <w:tcPr>
            <w:tcW w:w="9639" w:type="dxa"/>
          </w:tcPr>
          <w:p w14:paraId="4E28D1FA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Bezpieczeństwo rynków finansowych - regulacje europejskie rynków finansowych.</w:t>
            </w:r>
          </w:p>
        </w:tc>
      </w:tr>
    </w:tbl>
    <w:p w14:paraId="65CB555D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96BCA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5D14EA1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F231198" w14:textId="77777777" w:rsidTr="005D4596">
        <w:tc>
          <w:tcPr>
            <w:tcW w:w="9520" w:type="dxa"/>
          </w:tcPr>
          <w:p w14:paraId="29C25426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487F" w:rsidRPr="00B169DF" w14:paraId="432A6795" w14:textId="77777777" w:rsidTr="005D4596">
        <w:tc>
          <w:tcPr>
            <w:tcW w:w="9520" w:type="dxa"/>
          </w:tcPr>
          <w:p w14:paraId="1F66BB41" w14:textId="186F24BB" w:rsidR="00CB487F" w:rsidRPr="009C54AE" w:rsidRDefault="005D4596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CB0B499" w14:textId="77777777" w:rsidR="00CB487F" w:rsidRPr="00B169DF" w:rsidRDefault="00CB48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0D5EA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75F5C7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0611B1" w14:textId="40EB63FE" w:rsidR="003D7AE0" w:rsidRPr="00346504" w:rsidRDefault="003D7AE0" w:rsidP="003D7A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1" w:name="_Hlk146540614"/>
      <w:bookmarkEnd w:id="1"/>
      <w:r w:rsidRPr="00346504">
        <w:rPr>
          <w:rFonts w:ascii="Corbel" w:hAnsi="Corbel"/>
          <w:smallCaps w:val="0"/>
          <w:szCs w:val="24"/>
        </w:rPr>
        <w:t>Wykład problemowy, wykład z prezentacją multimedialną, analiza i interpretacja tekstów źródłowych, analiza przypadków, dyskusja</w:t>
      </w:r>
      <w:r>
        <w:rPr>
          <w:rFonts w:ascii="Corbel" w:hAnsi="Corbel"/>
          <w:smallCaps w:val="0"/>
          <w:szCs w:val="24"/>
        </w:rPr>
        <w:t>.</w:t>
      </w:r>
    </w:p>
    <w:p w14:paraId="361EB64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36BCA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50EFD7C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353B2B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12BA69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F6B34D7" w14:textId="77777777" w:rsidTr="00C05F44">
        <w:tc>
          <w:tcPr>
            <w:tcW w:w="1985" w:type="dxa"/>
            <w:vAlign w:val="center"/>
          </w:tcPr>
          <w:p w14:paraId="42A354CF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EF97480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F70A2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4E1240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1EFA0B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4DCB" w:rsidRPr="00B169DF" w14:paraId="1579A49C" w14:textId="77777777" w:rsidTr="008903DD">
        <w:tc>
          <w:tcPr>
            <w:tcW w:w="1985" w:type="dxa"/>
          </w:tcPr>
          <w:p w14:paraId="1ED6E277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14:paraId="34BAB836" w14:textId="5B2E4BBB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7A39C64E" w14:textId="355D2BF3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FB4DCB" w:rsidRPr="00B169DF" w14:paraId="369227FE" w14:textId="77777777" w:rsidTr="008903DD">
        <w:tc>
          <w:tcPr>
            <w:tcW w:w="1985" w:type="dxa"/>
          </w:tcPr>
          <w:p w14:paraId="76ACBB54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5B9B6A5E" w14:textId="6B795BAC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744C84DE" w14:textId="7C4124ED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FB4DCB" w:rsidRPr="00B169DF" w14:paraId="2E0FC50F" w14:textId="77777777" w:rsidTr="008903DD">
        <w:tc>
          <w:tcPr>
            <w:tcW w:w="1985" w:type="dxa"/>
          </w:tcPr>
          <w:p w14:paraId="2015121E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6364D061" w14:textId="6E2ADC36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2D9AFE05" w14:textId="616A7ABD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FB4DCB" w:rsidRPr="00B169DF" w14:paraId="763BD6EF" w14:textId="77777777" w:rsidTr="008903DD">
        <w:tc>
          <w:tcPr>
            <w:tcW w:w="1985" w:type="dxa"/>
          </w:tcPr>
          <w:p w14:paraId="2E078F9D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731D5898" w14:textId="049232FC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47DCA1E6" w14:textId="451CDD01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FB4DCB" w:rsidRPr="00B169DF" w14:paraId="21F53A18" w14:textId="77777777" w:rsidTr="008903DD">
        <w:tc>
          <w:tcPr>
            <w:tcW w:w="1985" w:type="dxa"/>
          </w:tcPr>
          <w:p w14:paraId="70B17B9E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14:paraId="63E052B5" w14:textId="73880BE4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2FD1E2C4" w14:textId="69C9F9DC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FB4DCB" w:rsidRPr="00B169DF" w14:paraId="5DAE61CD" w14:textId="77777777" w:rsidTr="008903DD">
        <w:tc>
          <w:tcPr>
            <w:tcW w:w="1985" w:type="dxa"/>
          </w:tcPr>
          <w:p w14:paraId="57C269BB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14:paraId="585F21EB" w14:textId="684D8D5D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54A51F4B" w14:textId="40AC712A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FB4DCB" w:rsidRPr="00B169DF" w14:paraId="4A615BAA" w14:textId="77777777" w:rsidTr="008903DD">
        <w:tc>
          <w:tcPr>
            <w:tcW w:w="1985" w:type="dxa"/>
          </w:tcPr>
          <w:p w14:paraId="05EAE259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14:paraId="1EFA20E3" w14:textId="6F94F3DA" w:rsidR="00FB4DCB" w:rsidRPr="009D0B63" w:rsidRDefault="00FB4DCB" w:rsidP="00FB4D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7CCC72E9" w14:textId="5AA3B94E" w:rsidR="00FB4DCB" w:rsidRPr="009D0B63" w:rsidRDefault="00FB4DCB" w:rsidP="00FB4DCB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14066EE3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D8C40B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77E5C21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8E94F59" w14:textId="77777777" w:rsidTr="00923D7D">
        <w:tc>
          <w:tcPr>
            <w:tcW w:w="9670" w:type="dxa"/>
          </w:tcPr>
          <w:p w14:paraId="445311D8" w14:textId="77777777" w:rsidR="00CB487F" w:rsidRDefault="00CB487F" w:rsidP="00CB487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zdania egzaminu jest uzyskania pozytywnej oceny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 ma formę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pise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mną i polega na odpowiedzi na zadane pytana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24D0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2"/>
              </w:rPr>
              <w:t>Egzamin</w:t>
            </w:r>
            <w:r w:rsidRPr="00176995">
              <w:rPr>
                <w:rFonts w:ascii="Corbel" w:hAnsi="Corbel"/>
                <w:b w:val="0"/>
                <w:sz w:val="22"/>
              </w:rPr>
              <w:t xml:space="preserve"> ZAWIERAĆ MOŻE PYTANIA TESTOWE, OTWARTE ORAZ PROBLEMY DO ROZWIĄZANIA.</w:t>
            </w:r>
            <w:r w:rsidR="00324D0E">
              <w:rPr>
                <w:rFonts w:ascii="Corbel" w:hAnsi="Corbel"/>
                <w:b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Uzyskanie oceny pozytywnej wymaga udzielenia poprawnych odpowiedzi na ponad 50% pytań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trwa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łącznie1 godzinę zegarową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41E05520" w14:textId="77777777" w:rsidR="00CB487F" w:rsidRPr="0084366D" w:rsidRDefault="00CB487F" w:rsidP="00CB487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 xml:space="preserve">Wynik zaliczenia ustalany na podstawie pisemnych odpowiedzi studentów, gdzie ocena pozytywna osiągana jest przy min. 50% poprawnych </w:t>
            </w:r>
            <w:r w:rsidRPr="0084366D">
              <w:rPr>
                <w:rFonts w:ascii="Corbel" w:hAnsi="Corbel"/>
                <w:b w:val="0"/>
                <w:szCs w:val="24"/>
              </w:rPr>
              <w:t>odpowiedz</w:t>
            </w:r>
            <w:r>
              <w:rPr>
                <w:rFonts w:ascii="Corbel" w:hAnsi="Corbel"/>
                <w:b w:val="0"/>
                <w:szCs w:val="24"/>
              </w:rPr>
              <w:t>ia</w:t>
            </w:r>
            <w:r w:rsidRPr="0084366D">
              <w:rPr>
                <w:rFonts w:ascii="Corbel" w:hAnsi="Corbel"/>
                <w:b w:val="0"/>
                <w:szCs w:val="24"/>
              </w:rPr>
              <w:t>ch.</w:t>
            </w:r>
          </w:p>
          <w:p w14:paraId="562E754E" w14:textId="77777777" w:rsidR="00CB487F" w:rsidRDefault="00CB487F" w:rsidP="00CB48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4F571284" w14:textId="77777777" w:rsidR="00CB487F" w:rsidRPr="009729E1" w:rsidRDefault="00CB487F" w:rsidP="00CB48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A6E4258" w14:textId="77777777" w:rsidR="00923D7D" w:rsidRPr="00B169DF" w:rsidRDefault="00CB48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  <w:p w14:paraId="52F4157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95FB9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1F691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BD1E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CB87F7B" w14:textId="77777777" w:rsidTr="003E1941">
        <w:tc>
          <w:tcPr>
            <w:tcW w:w="4962" w:type="dxa"/>
            <w:vAlign w:val="center"/>
          </w:tcPr>
          <w:p w14:paraId="2E4D977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B80C30" w14:textId="32FAB8F6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361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B487F" w:rsidRPr="00B169DF" w14:paraId="0FD1BD44" w14:textId="77777777" w:rsidTr="00923D7D">
        <w:tc>
          <w:tcPr>
            <w:tcW w:w="4962" w:type="dxa"/>
          </w:tcPr>
          <w:p w14:paraId="0CFF56D9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AB3690C" w14:textId="77777777" w:rsidR="00CB487F" w:rsidRPr="009C54AE" w:rsidRDefault="00324D0E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CB487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B487F" w:rsidRPr="00B169DF" w14:paraId="6A631D92" w14:textId="77777777" w:rsidTr="00923D7D">
        <w:tc>
          <w:tcPr>
            <w:tcW w:w="4962" w:type="dxa"/>
          </w:tcPr>
          <w:p w14:paraId="7C568D40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F75CF41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9CC5F6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CB487F" w:rsidRPr="00B169DF" w14:paraId="4B10E415" w14:textId="77777777" w:rsidTr="00923D7D">
        <w:tc>
          <w:tcPr>
            <w:tcW w:w="4962" w:type="dxa"/>
          </w:tcPr>
          <w:p w14:paraId="77725482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82103B2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97C943" w14:textId="77777777" w:rsidR="00CB487F" w:rsidRPr="009C54AE" w:rsidRDefault="00324D0E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="00CB487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B487F" w:rsidRPr="00B169DF" w14:paraId="7C526BB5" w14:textId="77777777" w:rsidTr="00923D7D">
        <w:tc>
          <w:tcPr>
            <w:tcW w:w="4962" w:type="dxa"/>
          </w:tcPr>
          <w:p w14:paraId="620AE42D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E0776D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CB487F" w:rsidRPr="00B169DF" w14:paraId="5955031B" w14:textId="77777777" w:rsidTr="00923D7D">
        <w:tc>
          <w:tcPr>
            <w:tcW w:w="4962" w:type="dxa"/>
          </w:tcPr>
          <w:p w14:paraId="00FAFA2A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75BD707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D6506C4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C14C8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A1507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098263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86C5334" w14:textId="77777777" w:rsidTr="0071620A">
        <w:trPr>
          <w:trHeight w:val="397"/>
        </w:trPr>
        <w:tc>
          <w:tcPr>
            <w:tcW w:w="3544" w:type="dxa"/>
          </w:tcPr>
          <w:p w14:paraId="47FEEF1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27EAED" w14:textId="77777777" w:rsidR="0085747A" w:rsidRPr="00B169DF" w:rsidRDefault="00CB48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4D6158D1" w14:textId="77777777" w:rsidTr="0071620A">
        <w:trPr>
          <w:trHeight w:val="397"/>
        </w:trPr>
        <w:tc>
          <w:tcPr>
            <w:tcW w:w="3544" w:type="dxa"/>
          </w:tcPr>
          <w:p w14:paraId="3EC0A1D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0DBEE5" w14:textId="77777777" w:rsidR="0085747A" w:rsidRPr="00B169DF" w:rsidRDefault="00CB48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0F11EF" w14:textId="77777777" w:rsidR="005D4596" w:rsidRDefault="005D459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992D0F" w14:textId="4278EF7B" w:rsidR="0085747A" w:rsidRPr="00B169DF" w:rsidRDefault="000761A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2" w:name="_GoBack"/>
      <w:bookmarkEnd w:id="2"/>
      <w:r w:rsidR="00675843"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516257D6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D4596" w:rsidRPr="005D4596" w14:paraId="535A42BD" w14:textId="77777777" w:rsidTr="00DA02B1">
        <w:trPr>
          <w:trHeight w:val="397"/>
        </w:trPr>
        <w:tc>
          <w:tcPr>
            <w:tcW w:w="7513" w:type="dxa"/>
          </w:tcPr>
          <w:p w14:paraId="6BF01358" w14:textId="77777777" w:rsidR="005D4596" w:rsidRPr="005D4596" w:rsidRDefault="005D4596" w:rsidP="005D4596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</w:rPr>
            </w:pPr>
            <w:r w:rsidRPr="005D4596">
              <w:rPr>
                <w:rFonts w:ascii="Corbel" w:hAnsi="Corbel"/>
                <w:b/>
                <w:bCs/>
                <w:sz w:val="24"/>
              </w:rPr>
              <w:t>Literatura podstawowa:</w:t>
            </w:r>
          </w:p>
          <w:p w14:paraId="7422FE4B" w14:textId="77777777" w:rsidR="005D4596" w:rsidRPr="005D4596" w:rsidRDefault="005D4596" w:rsidP="005D4596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7D826FAA" w14:textId="77777777" w:rsidR="005D4596" w:rsidRPr="005D4596" w:rsidRDefault="005D4596" w:rsidP="005D4596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5D4596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5D4596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5D4596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5D4596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5D4596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2022;</w:t>
            </w:r>
          </w:p>
          <w:p w14:paraId="1002C6AB" w14:textId="77777777" w:rsidR="005D4596" w:rsidRPr="005D4596" w:rsidRDefault="005D4596" w:rsidP="005D4596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bCs/>
                <w:sz w:val="24"/>
                <w:szCs w:val="24"/>
              </w:rPr>
              <w:t xml:space="preserve">W. Miemiec (red.), </w:t>
            </w:r>
            <w:r w:rsidRPr="005D4596">
              <w:rPr>
                <w:rFonts w:ascii="Corbel" w:eastAsia="Times New Roman" w:hAnsi="Corbel"/>
                <w:bCs/>
                <w:i/>
                <w:iCs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5D4596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, Warszawa 2023.</w:t>
            </w:r>
          </w:p>
          <w:p w14:paraId="558C55FA" w14:textId="77777777" w:rsidR="005D4596" w:rsidRPr="005D4596" w:rsidRDefault="005D4596" w:rsidP="005D4596">
            <w:pPr>
              <w:keepNext/>
              <w:keepLines/>
              <w:numPr>
                <w:ilvl w:val="0"/>
                <w:numId w:val="2"/>
              </w:numPr>
              <w:spacing w:after="0"/>
              <w:jc w:val="both"/>
              <w:outlineLvl w:val="0"/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</w:pPr>
            <w:r w:rsidRPr="005D459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A. Nowak-Far (red.), M. Frysztak, A. </w:t>
            </w:r>
            <w:proofErr w:type="spellStart"/>
            <w:r w:rsidRPr="005D459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5D459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5D459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5D459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5D4596">
              <w:rPr>
                <w:rFonts w:ascii="Corbel" w:eastAsia="Times New Roman" w:hAnsi="Corbel"/>
                <w:bCs/>
                <w:i/>
                <w:iCs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r w:rsidRPr="005D459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2020;</w:t>
            </w:r>
          </w:p>
          <w:p w14:paraId="03CB3915" w14:textId="77777777" w:rsidR="005D4596" w:rsidRPr="005D4596" w:rsidRDefault="005D4596" w:rsidP="005D4596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5D4596">
              <w:rPr>
                <w:rFonts w:ascii="Corbel" w:hAnsi="Corbel"/>
                <w:sz w:val="24"/>
                <w:szCs w:val="24"/>
              </w:rPr>
              <w:t>Drwiłło</w:t>
            </w:r>
            <w:proofErr w:type="spellEnd"/>
            <w:r w:rsidRPr="005D4596">
              <w:rPr>
                <w:rFonts w:ascii="Corbel" w:hAnsi="Corbel"/>
                <w:sz w:val="24"/>
                <w:szCs w:val="24"/>
              </w:rPr>
              <w:t xml:space="preserve"> (red.), A. Jurkowska-</w:t>
            </w:r>
            <w:proofErr w:type="spellStart"/>
            <w:r w:rsidRPr="005D4596">
              <w:rPr>
                <w:rFonts w:ascii="Corbel" w:hAnsi="Corbel"/>
                <w:sz w:val="24"/>
                <w:szCs w:val="24"/>
              </w:rPr>
              <w:t>Zeidler</w:t>
            </w:r>
            <w:proofErr w:type="spellEnd"/>
            <w:r w:rsidRPr="005D4596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>System prawnofinansowy Unii Europejskiej</w:t>
            </w:r>
            <w:r w:rsidRPr="005D4596">
              <w:rPr>
                <w:rFonts w:ascii="Corbel" w:hAnsi="Corbel"/>
                <w:sz w:val="24"/>
                <w:szCs w:val="24"/>
              </w:rPr>
              <w:t>, Warszawa 2017;</w:t>
            </w:r>
          </w:p>
          <w:p w14:paraId="26598544" w14:textId="77777777" w:rsidR="005D4596" w:rsidRPr="005D4596" w:rsidRDefault="005D4596" w:rsidP="005D4596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5D4596">
              <w:rPr>
                <w:rFonts w:ascii="Corbel" w:hAnsi="Corbel"/>
                <w:sz w:val="24"/>
                <w:szCs w:val="24"/>
              </w:rPr>
              <w:t>Borodo</w:t>
            </w:r>
            <w:proofErr w:type="spellEnd"/>
            <w:r w:rsidRPr="005D459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D4596">
              <w:rPr>
                <w:rFonts w:ascii="Corbel" w:hAnsi="Corbel"/>
                <w:i/>
                <w:iCs/>
                <w:sz w:val="24"/>
                <w:szCs w:val="24"/>
              </w:rPr>
              <w:t>Finanse publiczne. Zagadnienia ustrojowe i prawne</w:t>
            </w:r>
            <w:r w:rsidRPr="005D4596">
              <w:rPr>
                <w:rFonts w:ascii="Corbel" w:hAnsi="Corbel"/>
                <w:sz w:val="24"/>
                <w:szCs w:val="24"/>
              </w:rPr>
              <w:t>, Warszawa 2019.</w:t>
            </w:r>
          </w:p>
        </w:tc>
      </w:tr>
      <w:tr w:rsidR="005D4596" w:rsidRPr="005D4596" w14:paraId="11214F78" w14:textId="77777777" w:rsidTr="00DA02B1">
        <w:trPr>
          <w:trHeight w:val="397"/>
        </w:trPr>
        <w:tc>
          <w:tcPr>
            <w:tcW w:w="7513" w:type="dxa"/>
          </w:tcPr>
          <w:p w14:paraId="48BF3FF9" w14:textId="77777777" w:rsidR="005D4596" w:rsidRPr="005D4596" w:rsidRDefault="005D4596" w:rsidP="005D4596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</w:rPr>
            </w:pPr>
            <w:r w:rsidRPr="005D4596">
              <w:rPr>
                <w:rFonts w:ascii="Corbel" w:hAnsi="Corbel"/>
                <w:b/>
                <w:bCs/>
                <w:sz w:val="24"/>
              </w:rPr>
              <w:t xml:space="preserve">Literatura uzupełniająca: </w:t>
            </w:r>
          </w:p>
          <w:p w14:paraId="6C062233" w14:textId="77777777" w:rsidR="005D4596" w:rsidRPr="005D4596" w:rsidRDefault="005D4596" w:rsidP="005D4596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425AEA33" w14:textId="77777777" w:rsidR="005D4596" w:rsidRPr="005D4596" w:rsidRDefault="005D4596" w:rsidP="005D4596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>E. Ura, S. Pieprzny (red.),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 xml:space="preserve"> Bezpieczeństwo wewnętrzne państwa,</w:t>
            </w:r>
            <w:r w:rsidRPr="005D4596">
              <w:rPr>
                <w:rFonts w:ascii="Corbel" w:hAnsi="Corbel"/>
                <w:sz w:val="24"/>
                <w:szCs w:val="24"/>
              </w:rPr>
              <w:t xml:space="preserve"> Rzeszów 2015,</w:t>
            </w:r>
          </w:p>
          <w:p w14:paraId="34D7811E" w14:textId="77777777" w:rsidR="005D4596" w:rsidRPr="005D4596" w:rsidRDefault="005D4596" w:rsidP="005D4596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C. Kosikowski, 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>Finanse i prawo finansowe Unii Europejskiej</w:t>
            </w:r>
            <w:r w:rsidRPr="005D4596">
              <w:rPr>
                <w:rFonts w:ascii="Corbel" w:hAnsi="Corbel"/>
                <w:sz w:val="24"/>
                <w:szCs w:val="24"/>
              </w:rPr>
              <w:t>, Warszawa 2014;</w:t>
            </w:r>
          </w:p>
          <w:p w14:paraId="4A812687" w14:textId="77777777" w:rsidR="005D4596" w:rsidRPr="005D4596" w:rsidRDefault="005D4596" w:rsidP="005D4596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bCs/>
                <w:i/>
                <w:sz w:val="24"/>
                <w:szCs w:val="24"/>
              </w:rPr>
            </w:pPr>
            <w:r w:rsidRPr="005D4596">
              <w:rPr>
                <w:rFonts w:ascii="Corbel" w:hAnsi="Corbel" w:cs="Calibri"/>
                <w:bCs/>
                <w:sz w:val="24"/>
                <w:szCs w:val="24"/>
              </w:rPr>
              <w:t>E. Ura, E. Feret i S. Pieprzny (red.),</w:t>
            </w:r>
            <w:r w:rsidRPr="005D4596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 Zagadnienia bezpieczeństwa i porządku publicznego w jednostkach samorządu terytorialnego</w:t>
            </w:r>
            <w:r w:rsidRPr="005D4596">
              <w:rPr>
                <w:rFonts w:ascii="Corbel" w:hAnsi="Corbel" w:cs="Calibri"/>
                <w:bCs/>
                <w:sz w:val="24"/>
                <w:szCs w:val="24"/>
              </w:rPr>
              <w:t>, Rzeszów 2018,</w:t>
            </w:r>
          </w:p>
          <w:p w14:paraId="57AFDF96" w14:textId="77777777" w:rsidR="005D4596" w:rsidRPr="005D4596" w:rsidRDefault="005D4596" w:rsidP="005D4596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B. Brzeziński (red.), A. Olesińska (red.), 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>Prawo finansów publicznych</w:t>
            </w:r>
            <w:r w:rsidRPr="005D4596">
              <w:rPr>
                <w:rFonts w:ascii="Corbel" w:hAnsi="Corbel"/>
                <w:sz w:val="24"/>
                <w:szCs w:val="24"/>
              </w:rPr>
              <w:t>, Toruń 2017.</w:t>
            </w:r>
          </w:p>
        </w:tc>
      </w:tr>
    </w:tbl>
    <w:p w14:paraId="0D9403A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5C5EC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DE678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97C4F" w14:textId="77777777" w:rsidR="0097426E" w:rsidRDefault="0097426E" w:rsidP="00C16ABF">
      <w:pPr>
        <w:spacing w:after="0" w:line="240" w:lineRule="auto"/>
      </w:pPr>
      <w:r>
        <w:separator/>
      </w:r>
    </w:p>
  </w:endnote>
  <w:endnote w:type="continuationSeparator" w:id="0">
    <w:p w14:paraId="489C6120" w14:textId="77777777" w:rsidR="0097426E" w:rsidRDefault="009742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4ED07" w14:textId="77777777" w:rsidR="0097426E" w:rsidRDefault="0097426E" w:rsidP="00C16ABF">
      <w:pPr>
        <w:spacing w:after="0" w:line="240" w:lineRule="auto"/>
      </w:pPr>
      <w:r>
        <w:separator/>
      </w:r>
    </w:p>
  </w:footnote>
  <w:footnote w:type="continuationSeparator" w:id="0">
    <w:p w14:paraId="0B508078" w14:textId="77777777" w:rsidR="0097426E" w:rsidRDefault="0097426E" w:rsidP="00C16ABF">
      <w:pPr>
        <w:spacing w:after="0" w:line="240" w:lineRule="auto"/>
      </w:pPr>
      <w:r>
        <w:continuationSeparator/>
      </w:r>
    </w:p>
  </w:footnote>
  <w:footnote w:id="1">
    <w:p w14:paraId="404D935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F07C36"/>
    <w:multiLevelType w:val="hybridMultilevel"/>
    <w:tmpl w:val="F170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43A66"/>
    <w:multiLevelType w:val="hybridMultilevel"/>
    <w:tmpl w:val="3272C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1A8"/>
    <w:rsid w:val="0007710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D0E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AE0"/>
    <w:rsid w:val="003E1941"/>
    <w:rsid w:val="003E2FE6"/>
    <w:rsid w:val="003E49D5"/>
    <w:rsid w:val="003F205D"/>
    <w:rsid w:val="003F38C0"/>
    <w:rsid w:val="004041A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4596"/>
    <w:rsid w:val="005E6E85"/>
    <w:rsid w:val="005F31D2"/>
    <w:rsid w:val="005F76A3"/>
    <w:rsid w:val="0061029B"/>
    <w:rsid w:val="00617230"/>
    <w:rsid w:val="00621CE1"/>
    <w:rsid w:val="00627FC9"/>
    <w:rsid w:val="006361F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61D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426E"/>
    <w:rsid w:val="00997F14"/>
    <w:rsid w:val="009A78D9"/>
    <w:rsid w:val="009C3E31"/>
    <w:rsid w:val="009C54AE"/>
    <w:rsid w:val="009C788E"/>
    <w:rsid w:val="009D10C4"/>
    <w:rsid w:val="009D3F3B"/>
    <w:rsid w:val="009E0543"/>
    <w:rsid w:val="009E3B41"/>
    <w:rsid w:val="009F3C5C"/>
    <w:rsid w:val="009F4610"/>
    <w:rsid w:val="00A00ECC"/>
    <w:rsid w:val="00A155EE"/>
    <w:rsid w:val="00A16BA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227D"/>
    <w:rsid w:val="00B66529"/>
    <w:rsid w:val="00B75946"/>
    <w:rsid w:val="00B8056E"/>
    <w:rsid w:val="00B819C8"/>
    <w:rsid w:val="00B82308"/>
    <w:rsid w:val="00B84D56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0BD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EFB"/>
    <w:rsid w:val="00CA5089"/>
    <w:rsid w:val="00CB487F"/>
    <w:rsid w:val="00CD6897"/>
    <w:rsid w:val="00CE3865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103D"/>
    <w:rsid w:val="00DA2114"/>
    <w:rsid w:val="00DB12D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2C4"/>
    <w:rsid w:val="00F070AB"/>
    <w:rsid w:val="00F17567"/>
    <w:rsid w:val="00F27A7B"/>
    <w:rsid w:val="00F526AF"/>
    <w:rsid w:val="00F52AC3"/>
    <w:rsid w:val="00F617C3"/>
    <w:rsid w:val="00F61A26"/>
    <w:rsid w:val="00F7066B"/>
    <w:rsid w:val="00F83B28"/>
    <w:rsid w:val="00F974DA"/>
    <w:rsid w:val="00FA46E5"/>
    <w:rsid w:val="00FB4DCB"/>
    <w:rsid w:val="00FB7DBA"/>
    <w:rsid w:val="00FC1C25"/>
    <w:rsid w:val="00FC3F45"/>
    <w:rsid w:val="00FD503F"/>
    <w:rsid w:val="00FD7589"/>
    <w:rsid w:val="00FF016A"/>
    <w:rsid w:val="00FF1401"/>
    <w:rsid w:val="00FF5E7D"/>
    <w:rsid w:val="15D7F082"/>
    <w:rsid w:val="42110CBB"/>
    <w:rsid w:val="4D52FD23"/>
    <w:rsid w:val="5E0CA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901A"/>
  <w15:docId w15:val="{93E9C731-81E8-4A86-AD1C-1F367FC6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CB487F"/>
    <w:pPr>
      <w:ind w:left="720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B487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D6B09-B4CA-4C98-9B04-577F60BF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1084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2023-09-11T09:09:00Z</dcterms:created>
  <dcterms:modified xsi:type="dcterms:W3CDTF">2024-09-03T06:49:00Z</dcterms:modified>
</cp:coreProperties>
</file>